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5500A287"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6C7D7D" w:rsidRPr="006C7D7D">
        <w:rPr>
          <w:rFonts w:ascii="Arial Narrow" w:hAnsi="Arial Narrow" w:cs="Arial"/>
          <w:b/>
          <w:bCs/>
        </w:rPr>
        <w:t>0168370</w:t>
      </w:r>
      <w:r w:rsidR="00556580">
        <w:rPr>
          <w:rFonts w:ascii="Arial Narrow" w:hAnsi="Arial Narrow" w:cs="Arial"/>
          <w:b/>
          <w:bCs/>
        </w:rPr>
        <w:t xml:space="preserve"> </w:t>
      </w:r>
      <w:r w:rsidR="001D5378">
        <w:rPr>
          <w:rFonts w:ascii="Arial Narrow" w:hAnsi="Arial Narrow" w:cs="Arial"/>
          <w:b/>
          <w:bCs/>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9ED3F6D"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3551F">
        <w:rPr>
          <w:rFonts w:ascii="Arial Narrow" w:hAnsi="Arial Narrow" w:cs="Arial"/>
          <w:color w:val="000000"/>
          <w:lang w:val="es-ES_tradnl"/>
        </w:rPr>
        <w:t>0</w:t>
      </w:r>
      <w:r w:rsidR="00556580">
        <w:rPr>
          <w:rFonts w:ascii="Arial Narrow" w:hAnsi="Arial Narrow" w:cs="Arial"/>
          <w:color w:val="000000"/>
          <w:lang w:val="es-ES_tradnl"/>
        </w:rPr>
        <w:t>2</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3551F">
        <w:rPr>
          <w:rFonts w:ascii="Arial Narrow" w:hAnsi="Arial Narrow" w:cs="Arial"/>
          <w:color w:val="000000"/>
          <w:lang w:val="es-ES_tradnl"/>
        </w:rPr>
        <w:t>diciembre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458F5D8D"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581493"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4817A4DB" w:rsidR="00816020" w:rsidRPr="009879ED" w:rsidRDefault="00816020" w:rsidP="009879ED">
      <w:pPr>
        <w:jc w:val="both"/>
        <w:rPr>
          <w:rFonts w:ascii="Arial Narrow" w:hAnsi="Arial Narrow"/>
          <w:b/>
          <w:bCs/>
          <w:lang w:val="es-CO"/>
        </w:rPr>
      </w:pPr>
      <w:r w:rsidRPr="008150B4">
        <w:rPr>
          <w:rFonts w:ascii="Arial Narrow" w:hAnsi="Arial Narrow"/>
        </w:rPr>
        <w:t>Que mediante la Resolución</w:t>
      </w:r>
      <w:r w:rsidRPr="008150B4">
        <w:rPr>
          <w:rFonts w:ascii="Arial Narrow" w:hAnsi="Arial Narrow"/>
          <w:b/>
          <w:bCs/>
        </w:rPr>
        <w:t xml:space="preserve"> </w:t>
      </w:r>
      <w:r w:rsidR="00A01C27">
        <w:rPr>
          <w:rFonts w:ascii="Arial Narrow" w:hAnsi="Arial Narrow"/>
          <w:b/>
          <w:bCs/>
        </w:rPr>
        <w:t>0011302</w:t>
      </w:r>
      <w:r w:rsidR="001B0DA2">
        <w:rPr>
          <w:rFonts w:ascii="Arial Narrow" w:hAnsi="Arial Narrow"/>
          <w:b/>
          <w:bCs/>
        </w:rPr>
        <w:t xml:space="preserve"> </w:t>
      </w:r>
      <w:r w:rsidR="002F3562" w:rsidRPr="002F3562">
        <w:rPr>
          <w:rFonts w:ascii="Arial Narrow" w:hAnsi="Arial Narrow"/>
          <w:b/>
          <w:bCs/>
        </w:rPr>
        <w:t xml:space="preserve"> </w:t>
      </w:r>
      <w:r w:rsidR="00672C94" w:rsidRPr="008150B4">
        <w:rPr>
          <w:rFonts w:ascii="Arial Narrow" w:hAnsi="Arial Narrow"/>
          <w:b/>
          <w:bCs/>
        </w:rPr>
        <w:t xml:space="preserve">del </w:t>
      </w:r>
      <w:r w:rsidR="00212185" w:rsidRPr="00212185">
        <w:rPr>
          <w:rFonts w:ascii="Arial Narrow" w:hAnsi="Arial Narrow"/>
          <w:b/>
          <w:bCs/>
        </w:rPr>
        <w:t>10 de agosto de 2023</w:t>
      </w:r>
      <w:r w:rsidRPr="008150B4">
        <w:rPr>
          <w:rFonts w:ascii="Arial Narrow" w:hAnsi="Arial Narrow"/>
        </w:rPr>
        <w:t>,</w:t>
      </w:r>
      <w:r w:rsidRPr="008150B4">
        <w:rPr>
          <w:rFonts w:ascii="Arial Narrow" w:hAnsi="Arial Narrow"/>
          <w:b/>
          <w:bCs/>
        </w:rPr>
        <w:t xml:space="preserve"> </w:t>
      </w:r>
      <w:r w:rsidRPr="008150B4">
        <w:rPr>
          <w:rFonts w:ascii="Arial Narrow" w:hAnsi="Arial Narrow"/>
        </w:rPr>
        <w:t xml:space="preserve">esta Oficina libró mandamiento de pago en contra </w:t>
      </w:r>
      <w:r w:rsidR="00414242">
        <w:rPr>
          <w:rFonts w:ascii="Arial Narrow" w:hAnsi="Arial Narrow"/>
        </w:rPr>
        <w:t>del señor</w:t>
      </w:r>
      <w:bookmarkStart w:id="0" w:name="_Hlk185578256"/>
      <w:bookmarkStart w:id="1" w:name="_Hlk164679141"/>
      <w:r w:rsidR="00414242">
        <w:rPr>
          <w:rFonts w:ascii="Arial Narrow" w:hAnsi="Arial Narrow"/>
        </w:rPr>
        <w:t xml:space="preserve"> </w:t>
      </w:r>
      <w:r w:rsidR="00A01C27">
        <w:rPr>
          <w:rFonts w:ascii="Arial Narrow" w:hAnsi="Arial Narrow"/>
          <w:b/>
          <w:bCs/>
        </w:rPr>
        <w:t>ANDRES FELIPE GRIJALBA RESTREPO</w:t>
      </w:r>
      <w:r w:rsidR="00C37E72" w:rsidRPr="00C37E72">
        <w:rPr>
          <w:rFonts w:ascii="Arial Narrow" w:hAnsi="Arial Narrow"/>
          <w:b/>
          <w:bCs/>
        </w:rPr>
        <w:t>,</w:t>
      </w:r>
      <w:r w:rsidRPr="008150B4">
        <w:rPr>
          <w:rFonts w:ascii="Arial Narrow" w:hAnsi="Arial Narrow"/>
        </w:rPr>
        <w:t xml:space="preserve"> </w:t>
      </w:r>
      <w:bookmarkEnd w:id="0"/>
      <w:r w:rsidRPr="008150B4">
        <w:rPr>
          <w:rFonts w:ascii="Arial Narrow" w:hAnsi="Arial Narrow"/>
        </w:rPr>
        <w:t>identificad</w:t>
      </w:r>
      <w:r w:rsidR="004E340B">
        <w:rPr>
          <w:rFonts w:ascii="Arial Narrow" w:hAnsi="Arial Narrow"/>
        </w:rPr>
        <w:t>o</w:t>
      </w:r>
      <w:r w:rsidRPr="008150B4">
        <w:rPr>
          <w:rFonts w:ascii="Arial Narrow" w:hAnsi="Arial Narrow"/>
        </w:rPr>
        <w:t xml:space="preserve"> con cédula de ciudadanía número</w:t>
      </w:r>
      <w:bookmarkEnd w:id="1"/>
      <w:r w:rsidR="00C37E72">
        <w:rPr>
          <w:rFonts w:ascii="Arial Narrow" w:hAnsi="Arial Narrow"/>
        </w:rPr>
        <w:t xml:space="preserve"> </w:t>
      </w:r>
      <w:r w:rsidR="00A01C27">
        <w:rPr>
          <w:rFonts w:ascii="Arial Narrow" w:hAnsi="Arial Narrow"/>
        </w:rPr>
        <w:t>1.151.942.472</w:t>
      </w:r>
      <w:r w:rsidR="008B069F" w:rsidRPr="008150B4">
        <w:rPr>
          <w:rFonts w:ascii="Arial Narrow" w:hAnsi="Arial Narrow"/>
        </w:rPr>
        <w:t>,</w:t>
      </w:r>
      <w:r w:rsidRPr="008150B4">
        <w:rPr>
          <w:rFonts w:ascii="Arial Narrow" w:hAnsi="Arial Narrow"/>
        </w:rPr>
        <w:t xml:space="preserve">por la suma </w:t>
      </w:r>
      <w:r w:rsidR="00C86DB0" w:rsidRPr="008150B4">
        <w:rPr>
          <w:rFonts w:ascii="Arial Narrow" w:hAnsi="Arial Narrow"/>
        </w:rPr>
        <w:t xml:space="preserve">de </w:t>
      </w:r>
      <w:r w:rsidR="004D41CC" w:rsidRPr="004D41CC">
        <w:rPr>
          <w:rFonts w:ascii="Arial Narrow" w:hAnsi="Arial Narrow"/>
          <w:b/>
          <w:bCs/>
        </w:rPr>
        <w:t>QUINIENTOS CINCUENTA Y CINCO MIL CIENTO CINCUENTA Y OCHO PESOS M/CTE. ($555.158,00</w:t>
      </w:r>
      <w:r w:rsidR="00844730" w:rsidRPr="008150B4">
        <w:rPr>
          <w:rFonts w:ascii="Arial Narrow" w:hAnsi="Arial Narrow"/>
          <w:b/>
          <w:bCs/>
        </w:rPr>
        <w:t>)</w:t>
      </w:r>
      <w:r w:rsidRPr="008150B4">
        <w:rPr>
          <w:rFonts w:ascii="Arial Narrow" w:hAnsi="Arial Narrow"/>
          <w:b/>
          <w:bCs/>
        </w:rPr>
        <w:t>,</w:t>
      </w:r>
      <w:r w:rsidRPr="008150B4">
        <w:rPr>
          <w:rFonts w:ascii="Arial Narrow" w:hAnsi="Arial Narrow"/>
        </w:rPr>
        <w:t xml:space="preserve"> por concepto de la obligación contenida en la Resolución</w:t>
      </w:r>
      <w:r w:rsidR="0051667C" w:rsidRPr="008150B4">
        <w:rPr>
          <w:rFonts w:ascii="Arial Narrow" w:hAnsi="Arial Narrow"/>
        </w:rPr>
        <w:t xml:space="preserve"> </w:t>
      </w:r>
      <w:r w:rsidR="00A01C27">
        <w:rPr>
          <w:rFonts w:ascii="Arial Narrow" w:hAnsi="Arial Narrow"/>
        </w:rPr>
        <w:t>35130 de fecha 27 de septiembre de 2019</w:t>
      </w:r>
      <w:r w:rsidR="00B07BF2" w:rsidRPr="008150B4">
        <w:rPr>
          <w:rFonts w:ascii="Arial Narrow" w:hAnsi="Arial Narrow"/>
        </w:rPr>
        <w:t>,</w:t>
      </w:r>
      <w:r w:rsidRPr="008150B4">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8150B4" w:rsidRDefault="00816020" w:rsidP="00816020">
      <w:pPr>
        <w:jc w:val="both"/>
        <w:rPr>
          <w:rFonts w:ascii="Arial Narrow" w:hAnsi="Arial Narrow" w:cs="Arial"/>
          <w:bCs/>
        </w:rPr>
      </w:pPr>
    </w:p>
    <w:p w14:paraId="4C0F8CCC" w14:textId="43D3F463"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BD2A30">
        <w:rPr>
          <w:rFonts w:ascii="Arial Narrow" w:hAnsi="Arial Narrow"/>
        </w:rPr>
        <w:t>1</w:t>
      </w:r>
      <w:r w:rsidR="00BF08AA">
        <w:rPr>
          <w:rFonts w:ascii="Arial Narrow" w:hAnsi="Arial Narrow"/>
        </w:rPr>
        <w:t>6</w:t>
      </w:r>
      <w:r w:rsidR="003F4408">
        <w:rPr>
          <w:rFonts w:ascii="Arial Narrow" w:hAnsi="Arial Narrow"/>
        </w:rPr>
        <w:t xml:space="preserve"> de noviembre</w:t>
      </w:r>
      <w:r w:rsidR="00212185">
        <w:rPr>
          <w:rFonts w:ascii="Arial Narrow" w:hAnsi="Arial Narrow"/>
        </w:rPr>
        <w:t xml:space="preserve"> de 2023</w:t>
      </w:r>
      <w:r w:rsidR="00D47D9D">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15B0BFDD"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4E340B">
        <w:rPr>
          <w:rFonts w:ascii="Arial Narrow" w:hAnsi="Arial Narrow"/>
        </w:rPr>
        <w:t>el señor</w:t>
      </w:r>
      <w:r w:rsidR="00C721D1" w:rsidRPr="00C721D1">
        <w:rPr>
          <w:rFonts w:ascii="Arial Narrow" w:hAnsi="Arial Narrow"/>
          <w:b/>
          <w:bCs/>
        </w:rPr>
        <w:t xml:space="preserve"> </w:t>
      </w:r>
      <w:r w:rsidR="00A01C27">
        <w:rPr>
          <w:rFonts w:ascii="Arial Narrow" w:hAnsi="Arial Narrow"/>
          <w:b/>
          <w:bCs/>
        </w:rPr>
        <w:t>ANDRES FELIPE GRIJALBA RESTREPO</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C501F8" w:rsidRPr="00C501F8">
        <w:rPr>
          <w:rFonts w:ascii="Arial Narrow" w:hAnsi="Arial Narrow"/>
          <w:b/>
          <w:bCs/>
        </w:rPr>
        <w:t>UN MILLON CIENTO DIEZ MIL TRESCIENTOS DIECISEIS PESOS M/CTE. ($1.110.316,00</w:t>
      </w:r>
      <w:r w:rsidR="00BD2A30" w:rsidRPr="00BD2A30">
        <w:rPr>
          <w:rFonts w:ascii="Arial Narrow" w:hAnsi="Arial Narrow"/>
          <w:b/>
          <w:bCs/>
          <w:lang w:val="es-CO"/>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71CF0F4E" w:rsidR="00DE76FB" w:rsidRPr="008150B4" w:rsidRDefault="00816020" w:rsidP="00030D94">
      <w:pPr>
        <w:jc w:val="both"/>
        <w:rPr>
          <w:rFonts w:ascii="Arial Narrow" w:hAnsi="Arial Narrow"/>
        </w:rPr>
      </w:pPr>
      <w:r w:rsidRPr="008150B4">
        <w:rPr>
          <w:rFonts w:ascii="Arial Narrow" w:hAnsi="Arial Narrow"/>
          <w:b/>
          <w:bCs/>
        </w:rPr>
        <w:t xml:space="preserve">ARTÍCULO PRIMERO: ORDENAR </w:t>
      </w:r>
      <w:r w:rsidRPr="008150B4">
        <w:rPr>
          <w:rFonts w:ascii="Arial Narrow" w:hAnsi="Arial Narrow"/>
        </w:rPr>
        <w:t xml:space="preserve">seguir adelante con la ejecución en el proceso administrativo de cobro coactivo que cursa en contra </w:t>
      </w:r>
      <w:r w:rsidR="00414242">
        <w:rPr>
          <w:rFonts w:ascii="Arial Narrow" w:hAnsi="Arial Narrow"/>
        </w:rPr>
        <w:t xml:space="preserve">del señor </w:t>
      </w:r>
      <w:r w:rsidR="00A01C27">
        <w:rPr>
          <w:rFonts w:ascii="Arial Narrow" w:hAnsi="Arial Narrow"/>
          <w:b/>
          <w:bCs/>
        </w:rPr>
        <w:t>ANDRES FELIPE GRIJALBA RESTREPO</w:t>
      </w:r>
      <w:r w:rsidR="00B10CAF" w:rsidRPr="00C37E72">
        <w:rPr>
          <w:rFonts w:ascii="Arial Narrow" w:hAnsi="Arial Narrow"/>
          <w:b/>
          <w:bCs/>
        </w:rPr>
        <w:t>,</w:t>
      </w:r>
      <w:r w:rsidR="00B10CAF" w:rsidRPr="008150B4">
        <w:rPr>
          <w:rFonts w:ascii="Arial Narrow" w:hAnsi="Arial Narrow"/>
        </w:rPr>
        <w:t xml:space="preserve"> identificad</w:t>
      </w:r>
      <w:r w:rsidR="004E340B">
        <w:rPr>
          <w:rFonts w:ascii="Arial Narrow" w:hAnsi="Arial Narrow"/>
        </w:rPr>
        <w:t>o</w:t>
      </w:r>
      <w:r w:rsidR="00B10CAF" w:rsidRPr="008150B4">
        <w:rPr>
          <w:rFonts w:ascii="Arial Narrow" w:hAnsi="Arial Narrow"/>
        </w:rPr>
        <w:t xml:space="preserve"> con cédula de ciudadanía número</w:t>
      </w:r>
      <w:r w:rsidR="00B10CAF">
        <w:rPr>
          <w:rFonts w:ascii="Arial Narrow" w:hAnsi="Arial Narrow"/>
        </w:rPr>
        <w:t xml:space="preserve"> </w:t>
      </w:r>
      <w:r w:rsidR="00A01C27">
        <w:rPr>
          <w:rFonts w:ascii="Arial Narrow" w:hAnsi="Arial Narrow"/>
        </w:rPr>
        <w:t>1.151.942.472</w:t>
      </w:r>
      <w:r w:rsidR="00B10CAF" w:rsidRPr="008150B4">
        <w:rPr>
          <w:rFonts w:ascii="Arial Narrow" w:hAnsi="Arial Narrow"/>
        </w:rPr>
        <w:t>,por la suma de</w:t>
      </w:r>
      <w:r w:rsidR="00C501F8">
        <w:rPr>
          <w:rFonts w:ascii="Arial Narrow" w:hAnsi="Arial Narrow"/>
        </w:rPr>
        <w:t xml:space="preserve"> </w:t>
      </w:r>
      <w:r w:rsidR="00C501F8" w:rsidRPr="004D41CC">
        <w:rPr>
          <w:rFonts w:ascii="Arial Narrow" w:hAnsi="Arial Narrow"/>
          <w:b/>
          <w:bCs/>
        </w:rPr>
        <w:t>QUINIENTOS CINCUENTA Y CINCO MIL CIENTO CINCUENTA Y OCHO PESOS M/CTE. ($555.158,00</w:t>
      </w:r>
      <w:r w:rsidR="001B0DA2" w:rsidRPr="008150B4">
        <w:rPr>
          <w:rFonts w:ascii="Arial Narrow" w:hAnsi="Arial Narrow"/>
          <w:b/>
          <w:bCs/>
        </w:rPr>
        <w:t>),</w:t>
      </w:r>
      <w:r w:rsidR="001B0DA2" w:rsidRPr="008150B4">
        <w:rPr>
          <w:rFonts w:ascii="Arial Narrow" w:hAnsi="Arial Narrow"/>
        </w:rPr>
        <w:t xml:space="preserve"> por concepto de la obligación contenida en la Resolución </w:t>
      </w:r>
      <w:r w:rsidR="00A01C27">
        <w:rPr>
          <w:rFonts w:ascii="Arial Narrow" w:hAnsi="Arial Narrow"/>
        </w:rPr>
        <w:t>35130 de fecha 27 de septiembre de 2019</w:t>
      </w:r>
      <w:r w:rsidR="00776AF8" w:rsidRPr="00776AF8">
        <w:rPr>
          <w:rFonts w:ascii="Arial Narrow" w:hAnsi="Arial Narrow"/>
        </w:rPr>
        <w:t>,</w:t>
      </w:r>
      <w:r w:rsidR="005C7384" w:rsidRPr="008150B4">
        <w:rPr>
          <w:rFonts w:ascii="Arial Narrow" w:hAnsi="Arial Narrow"/>
        </w:rPr>
        <w:t xml:space="preserve"> </w:t>
      </w:r>
      <w:r w:rsidRPr="008150B4">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51A5B48E" w:rsidR="000D06C0" w:rsidRPr="008150B4" w:rsidRDefault="000B43B1" w:rsidP="000B43B1">
      <w:pPr>
        <w:jc w:val="both"/>
        <w:rPr>
          <w:rFonts w:ascii="Arial Narrow" w:hAnsi="Arial Narrow"/>
        </w:rPr>
      </w:pPr>
      <w:r w:rsidRPr="008150B4">
        <w:rPr>
          <w:rFonts w:ascii="Arial Narrow" w:hAnsi="Arial Narrow"/>
          <w:b/>
          <w:bCs/>
          <w:iCs/>
        </w:rPr>
        <w:t xml:space="preserve">ARTÍCULO QUINTO: NOTIFICAR </w:t>
      </w:r>
      <w:r w:rsidRPr="008150B4">
        <w:rPr>
          <w:rFonts w:ascii="Arial Narrow" w:hAnsi="Arial Narrow"/>
        </w:rPr>
        <w:t xml:space="preserve">la presente decisión </w:t>
      </w:r>
      <w:r w:rsidR="004E340B">
        <w:rPr>
          <w:rFonts w:ascii="Arial Narrow" w:hAnsi="Arial Narrow"/>
        </w:rPr>
        <w:t>el señor</w:t>
      </w:r>
      <w:r w:rsidRPr="008150B4">
        <w:rPr>
          <w:rFonts w:ascii="Arial Narrow" w:hAnsi="Arial Narrow"/>
        </w:rPr>
        <w:t xml:space="preserve"> </w:t>
      </w:r>
      <w:r w:rsidR="00A01C27">
        <w:rPr>
          <w:rFonts w:ascii="Arial Narrow" w:hAnsi="Arial Narrow"/>
          <w:b/>
          <w:bCs/>
        </w:rPr>
        <w:t>ANDRES FELIPE GRIJALBA RESTREPO</w:t>
      </w:r>
      <w:r w:rsidR="0096235E" w:rsidRPr="00C37E72">
        <w:rPr>
          <w:rFonts w:ascii="Arial Narrow" w:hAnsi="Arial Narrow"/>
          <w:b/>
          <w:bCs/>
        </w:rPr>
        <w:t>,</w:t>
      </w:r>
      <w:r w:rsidR="0096235E" w:rsidRPr="008150B4">
        <w:rPr>
          <w:rFonts w:ascii="Arial Narrow" w:hAnsi="Arial Narrow"/>
        </w:rPr>
        <w:t xml:space="preserve"> identificad</w:t>
      </w:r>
      <w:r w:rsidR="004E340B">
        <w:rPr>
          <w:rFonts w:ascii="Arial Narrow" w:hAnsi="Arial Narrow"/>
        </w:rPr>
        <w:t>o</w:t>
      </w:r>
      <w:r w:rsidR="0096235E" w:rsidRPr="008150B4">
        <w:rPr>
          <w:rFonts w:ascii="Arial Narrow" w:hAnsi="Arial Narrow"/>
        </w:rPr>
        <w:t xml:space="preserve"> con cédula de ciudadanía número</w:t>
      </w:r>
      <w:r w:rsidR="0096235E">
        <w:rPr>
          <w:rFonts w:ascii="Arial Narrow" w:hAnsi="Arial Narrow"/>
        </w:rPr>
        <w:t xml:space="preserve"> </w:t>
      </w:r>
      <w:r w:rsidR="00A01C27">
        <w:rPr>
          <w:rFonts w:ascii="Arial Narrow" w:hAnsi="Arial Narrow"/>
        </w:rPr>
        <w:t>1.151.942.472</w:t>
      </w:r>
      <w:r w:rsidRPr="008150B4">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8150B4"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7D499623"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3551F">
        <w:rPr>
          <w:rFonts w:ascii="Arial Narrow" w:hAnsi="Arial Narrow"/>
          <w:sz w:val="22"/>
          <w:szCs w:val="22"/>
        </w:rPr>
        <w:t>0</w:t>
      </w:r>
      <w:r w:rsidR="00556580">
        <w:rPr>
          <w:rFonts w:ascii="Arial Narrow" w:hAnsi="Arial Narrow"/>
          <w:sz w:val="22"/>
          <w:szCs w:val="22"/>
        </w:rPr>
        <w:t>2</w:t>
      </w:r>
      <w:r w:rsidR="00B3551F">
        <w:rPr>
          <w:rFonts w:ascii="Arial Narrow" w:hAnsi="Arial Narrow"/>
          <w:sz w:val="22"/>
          <w:szCs w:val="22"/>
        </w:rPr>
        <w:t xml:space="preserve"> de diciembre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Marcos Jaher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77C5D149" w14:textId="77777777" w:rsidR="00A432C6" w:rsidRDefault="00A432C6" w:rsidP="008C220E">
      <w:pPr>
        <w:jc w:val="both"/>
        <w:rPr>
          <w:rFonts w:ascii="Arial Narrow" w:hAnsi="Arial Narrow"/>
          <w:i/>
          <w:iCs/>
          <w:noProof/>
          <w:sz w:val="16"/>
          <w:szCs w:val="16"/>
        </w:rPr>
      </w:pPr>
    </w:p>
    <w:p w14:paraId="7FF61980" w14:textId="1B2E2365" w:rsidR="00436830" w:rsidRPr="003713CD" w:rsidRDefault="0096235E" w:rsidP="0096235E">
      <w:pPr>
        <w:jc w:val="both"/>
        <w:rPr>
          <w:rFonts w:ascii="Arial Narrow" w:hAnsi="Arial Narrow"/>
          <w:i/>
          <w:iCs/>
          <w:noProof/>
          <w:sz w:val="16"/>
          <w:szCs w:val="16"/>
        </w:rPr>
      </w:pPr>
      <w:r w:rsidRPr="0096235E">
        <w:rPr>
          <w:rFonts w:ascii="Arial Narrow" w:hAnsi="Arial Narrow"/>
          <w:i/>
          <w:iCs/>
          <w:noProof/>
          <w:sz w:val="16"/>
          <w:szCs w:val="16"/>
        </w:rPr>
        <w:t>Expediente: 26203975-</w:t>
      </w:r>
      <w:r w:rsidR="00A01C27">
        <w:rPr>
          <w:rFonts w:ascii="Arial Narrow" w:hAnsi="Arial Narrow"/>
          <w:i/>
          <w:iCs/>
          <w:noProof/>
          <w:sz w:val="16"/>
          <w:szCs w:val="16"/>
        </w:rPr>
        <w:t>ANDRES FELIPE GRIJALBA RESTREPO</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0F84D" w14:textId="77777777" w:rsidR="00800F8B" w:rsidRDefault="00800F8B">
      <w:r>
        <w:separator/>
      </w:r>
    </w:p>
  </w:endnote>
  <w:endnote w:type="continuationSeparator" w:id="0">
    <w:p w14:paraId="72B5229C" w14:textId="77777777" w:rsidR="00800F8B" w:rsidRDefault="00800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F4854" w14:textId="77777777" w:rsidR="00800F8B" w:rsidRDefault="00800F8B">
      <w:r>
        <w:separator/>
      </w:r>
    </w:p>
  </w:footnote>
  <w:footnote w:type="continuationSeparator" w:id="0">
    <w:p w14:paraId="6F27836B" w14:textId="77777777" w:rsidR="00800F8B" w:rsidRDefault="00800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3516C8B6"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6C7D7D" w:rsidRPr="006C7D7D">
      <w:rPr>
        <w:rFonts w:ascii="Arial Narrow" w:hAnsi="Arial Narrow" w:cs="Arial"/>
        <w:b/>
        <w:bCs/>
      </w:rPr>
      <w:t>0168370</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3551F">
      <w:rPr>
        <w:rFonts w:ascii="Arial Narrow" w:hAnsi="Arial Narrow" w:cs="Arial"/>
        <w:b/>
        <w:bCs/>
      </w:rPr>
      <w:t>0</w:t>
    </w:r>
    <w:r w:rsidR="00556580">
      <w:rPr>
        <w:rFonts w:ascii="Arial Narrow" w:hAnsi="Arial Narrow" w:cs="Arial"/>
        <w:b/>
        <w:bCs/>
      </w:rPr>
      <w:t>2</w:t>
    </w:r>
    <w:r w:rsidR="00BE398A">
      <w:rPr>
        <w:rFonts w:ascii="Arial Narrow" w:hAnsi="Arial Narrow" w:cs="Arial"/>
        <w:b/>
        <w:bCs/>
      </w:rPr>
      <w:t xml:space="preserve"> DE </w:t>
    </w:r>
    <w:r w:rsidR="00B3551F">
      <w:rPr>
        <w:rFonts w:ascii="Arial Narrow" w:hAnsi="Arial Narrow" w:cs="Arial"/>
        <w:b/>
        <w:bCs/>
      </w:rPr>
      <w:t xml:space="preserve">DICIEMBRE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6EE"/>
    <w:rsid w:val="00052A43"/>
    <w:rsid w:val="00053FAF"/>
    <w:rsid w:val="0005433A"/>
    <w:rsid w:val="00056097"/>
    <w:rsid w:val="000562E6"/>
    <w:rsid w:val="00060A2F"/>
    <w:rsid w:val="00060D1A"/>
    <w:rsid w:val="0006208A"/>
    <w:rsid w:val="00062A31"/>
    <w:rsid w:val="00062ED3"/>
    <w:rsid w:val="00063254"/>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6893"/>
    <w:rsid w:val="000B7FC4"/>
    <w:rsid w:val="000C00CD"/>
    <w:rsid w:val="000C049D"/>
    <w:rsid w:val="000C0BD0"/>
    <w:rsid w:val="000C0F71"/>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331F"/>
    <w:rsid w:val="000F4A22"/>
    <w:rsid w:val="000F557A"/>
    <w:rsid w:val="000F563C"/>
    <w:rsid w:val="000F565B"/>
    <w:rsid w:val="000F602D"/>
    <w:rsid w:val="000F688B"/>
    <w:rsid w:val="000F6AFB"/>
    <w:rsid w:val="000F7103"/>
    <w:rsid w:val="00100029"/>
    <w:rsid w:val="00100318"/>
    <w:rsid w:val="001017A8"/>
    <w:rsid w:val="00103D44"/>
    <w:rsid w:val="00104435"/>
    <w:rsid w:val="001045A8"/>
    <w:rsid w:val="00104C6C"/>
    <w:rsid w:val="00106FD5"/>
    <w:rsid w:val="00107944"/>
    <w:rsid w:val="00107ED7"/>
    <w:rsid w:val="001108E9"/>
    <w:rsid w:val="00110E61"/>
    <w:rsid w:val="001128BA"/>
    <w:rsid w:val="0011369E"/>
    <w:rsid w:val="00113859"/>
    <w:rsid w:val="00113F12"/>
    <w:rsid w:val="001163CE"/>
    <w:rsid w:val="00117B4A"/>
    <w:rsid w:val="001201E8"/>
    <w:rsid w:val="00121C46"/>
    <w:rsid w:val="0012255F"/>
    <w:rsid w:val="00122A11"/>
    <w:rsid w:val="001234AD"/>
    <w:rsid w:val="001267D8"/>
    <w:rsid w:val="00131B31"/>
    <w:rsid w:val="00135367"/>
    <w:rsid w:val="00135E16"/>
    <w:rsid w:val="001363A4"/>
    <w:rsid w:val="001365E9"/>
    <w:rsid w:val="0013702A"/>
    <w:rsid w:val="0014006E"/>
    <w:rsid w:val="00140873"/>
    <w:rsid w:val="00140E22"/>
    <w:rsid w:val="001414AD"/>
    <w:rsid w:val="001419A2"/>
    <w:rsid w:val="00141B4F"/>
    <w:rsid w:val="00143151"/>
    <w:rsid w:val="00145B4D"/>
    <w:rsid w:val="00146784"/>
    <w:rsid w:val="001475AB"/>
    <w:rsid w:val="00151198"/>
    <w:rsid w:val="00151537"/>
    <w:rsid w:val="00153263"/>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68F2"/>
    <w:rsid w:val="001909EA"/>
    <w:rsid w:val="001933A3"/>
    <w:rsid w:val="001A1399"/>
    <w:rsid w:val="001A15A6"/>
    <w:rsid w:val="001A1BB2"/>
    <w:rsid w:val="001A2635"/>
    <w:rsid w:val="001A29A1"/>
    <w:rsid w:val="001A4EAC"/>
    <w:rsid w:val="001A5140"/>
    <w:rsid w:val="001A52A3"/>
    <w:rsid w:val="001A5383"/>
    <w:rsid w:val="001A7E9E"/>
    <w:rsid w:val="001B0DA2"/>
    <w:rsid w:val="001B12B4"/>
    <w:rsid w:val="001B1CFB"/>
    <w:rsid w:val="001B3337"/>
    <w:rsid w:val="001B3F20"/>
    <w:rsid w:val="001B4BF9"/>
    <w:rsid w:val="001B7F14"/>
    <w:rsid w:val="001C0479"/>
    <w:rsid w:val="001C4B0B"/>
    <w:rsid w:val="001C518F"/>
    <w:rsid w:val="001C640C"/>
    <w:rsid w:val="001C7AAA"/>
    <w:rsid w:val="001D1109"/>
    <w:rsid w:val="001D1D67"/>
    <w:rsid w:val="001D23B6"/>
    <w:rsid w:val="001D23D5"/>
    <w:rsid w:val="001D2918"/>
    <w:rsid w:val="001D4B44"/>
    <w:rsid w:val="001D50F7"/>
    <w:rsid w:val="001D5378"/>
    <w:rsid w:val="001D6E5A"/>
    <w:rsid w:val="001D706C"/>
    <w:rsid w:val="001D776F"/>
    <w:rsid w:val="001D7CD4"/>
    <w:rsid w:val="001E1D31"/>
    <w:rsid w:val="001E2383"/>
    <w:rsid w:val="001E25D7"/>
    <w:rsid w:val="001E26C9"/>
    <w:rsid w:val="001E3DC8"/>
    <w:rsid w:val="001E5682"/>
    <w:rsid w:val="001E6000"/>
    <w:rsid w:val="001F22FE"/>
    <w:rsid w:val="00200213"/>
    <w:rsid w:val="0020160A"/>
    <w:rsid w:val="00201709"/>
    <w:rsid w:val="002035C4"/>
    <w:rsid w:val="00203EDF"/>
    <w:rsid w:val="0020468B"/>
    <w:rsid w:val="00206792"/>
    <w:rsid w:val="00207155"/>
    <w:rsid w:val="00210A11"/>
    <w:rsid w:val="00210A9C"/>
    <w:rsid w:val="00211693"/>
    <w:rsid w:val="00212185"/>
    <w:rsid w:val="0021338D"/>
    <w:rsid w:val="0021424A"/>
    <w:rsid w:val="00214AD9"/>
    <w:rsid w:val="00214B01"/>
    <w:rsid w:val="00215D6B"/>
    <w:rsid w:val="0021646B"/>
    <w:rsid w:val="00221837"/>
    <w:rsid w:val="0022225B"/>
    <w:rsid w:val="00222C68"/>
    <w:rsid w:val="00224828"/>
    <w:rsid w:val="00225386"/>
    <w:rsid w:val="00227607"/>
    <w:rsid w:val="00227BE2"/>
    <w:rsid w:val="00230B13"/>
    <w:rsid w:val="00232A3F"/>
    <w:rsid w:val="00235DF4"/>
    <w:rsid w:val="00235E60"/>
    <w:rsid w:val="00241F61"/>
    <w:rsid w:val="0024245C"/>
    <w:rsid w:val="002442F0"/>
    <w:rsid w:val="002444AB"/>
    <w:rsid w:val="00245C8F"/>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A1A"/>
    <w:rsid w:val="002958E4"/>
    <w:rsid w:val="0029639E"/>
    <w:rsid w:val="002970C0"/>
    <w:rsid w:val="00297E17"/>
    <w:rsid w:val="002A045B"/>
    <w:rsid w:val="002A182A"/>
    <w:rsid w:val="002A3AFB"/>
    <w:rsid w:val="002A3BF6"/>
    <w:rsid w:val="002A4CAD"/>
    <w:rsid w:val="002A6B31"/>
    <w:rsid w:val="002B1E57"/>
    <w:rsid w:val="002B367E"/>
    <w:rsid w:val="002B6478"/>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3D22"/>
    <w:rsid w:val="002E4820"/>
    <w:rsid w:val="002E549B"/>
    <w:rsid w:val="002E5E34"/>
    <w:rsid w:val="002E66D0"/>
    <w:rsid w:val="002F025E"/>
    <w:rsid w:val="002F2634"/>
    <w:rsid w:val="002F3562"/>
    <w:rsid w:val="002F4098"/>
    <w:rsid w:val="002F5D87"/>
    <w:rsid w:val="002F6134"/>
    <w:rsid w:val="002F77B8"/>
    <w:rsid w:val="00300609"/>
    <w:rsid w:val="00301CB4"/>
    <w:rsid w:val="00302544"/>
    <w:rsid w:val="00302DF0"/>
    <w:rsid w:val="003041CE"/>
    <w:rsid w:val="00305782"/>
    <w:rsid w:val="00315E09"/>
    <w:rsid w:val="003166B6"/>
    <w:rsid w:val="0031688B"/>
    <w:rsid w:val="0031699D"/>
    <w:rsid w:val="0032030C"/>
    <w:rsid w:val="003224FE"/>
    <w:rsid w:val="00324AA5"/>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4C2A"/>
    <w:rsid w:val="00366288"/>
    <w:rsid w:val="00366F7A"/>
    <w:rsid w:val="00370BAA"/>
    <w:rsid w:val="003713CD"/>
    <w:rsid w:val="00371FEF"/>
    <w:rsid w:val="003726B2"/>
    <w:rsid w:val="00373F9C"/>
    <w:rsid w:val="003746E2"/>
    <w:rsid w:val="00374DC0"/>
    <w:rsid w:val="00375C79"/>
    <w:rsid w:val="00376FDD"/>
    <w:rsid w:val="0037700B"/>
    <w:rsid w:val="003822AB"/>
    <w:rsid w:val="003839EB"/>
    <w:rsid w:val="00383CC6"/>
    <w:rsid w:val="003848BF"/>
    <w:rsid w:val="00384DC4"/>
    <w:rsid w:val="00385627"/>
    <w:rsid w:val="00386554"/>
    <w:rsid w:val="0039114D"/>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3554"/>
    <w:rsid w:val="003B485D"/>
    <w:rsid w:val="003B4A72"/>
    <w:rsid w:val="003B4DCB"/>
    <w:rsid w:val="003B53DA"/>
    <w:rsid w:val="003B6764"/>
    <w:rsid w:val="003B6BE9"/>
    <w:rsid w:val="003C10BD"/>
    <w:rsid w:val="003C2B16"/>
    <w:rsid w:val="003C326B"/>
    <w:rsid w:val="003C37B1"/>
    <w:rsid w:val="003C5D3A"/>
    <w:rsid w:val="003C6C19"/>
    <w:rsid w:val="003C6D55"/>
    <w:rsid w:val="003C726B"/>
    <w:rsid w:val="003D0035"/>
    <w:rsid w:val="003D11D7"/>
    <w:rsid w:val="003D1FB0"/>
    <w:rsid w:val="003D26FD"/>
    <w:rsid w:val="003D3C5C"/>
    <w:rsid w:val="003D5DEC"/>
    <w:rsid w:val="003D6944"/>
    <w:rsid w:val="003E0B8F"/>
    <w:rsid w:val="003E0F28"/>
    <w:rsid w:val="003E267D"/>
    <w:rsid w:val="003E2EAE"/>
    <w:rsid w:val="003E5588"/>
    <w:rsid w:val="003E7AD6"/>
    <w:rsid w:val="003F0AC2"/>
    <w:rsid w:val="003F244C"/>
    <w:rsid w:val="003F38F2"/>
    <w:rsid w:val="003F3B6D"/>
    <w:rsid w:val="003F428A"/>
    <w:rsid w:val="003F4408"/>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22DB"/>
    <w:rsid w:val="0041241C"/>
    <w:rsid w:val="00412E60"/>
    <w:rsid w:val="004132C7"/>
    <w:rsid w:val="00414242"/>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5AC4"/>
    <w:rsid w:val="00456969"/>
    <w:rsid w:val="00460AA9"/>
    <w:rsid w:val="00463080"/>
    <w:rsid w:val="00463B12"/>
    <w:rsid w:val="004678F3"/>
    <w:rsid w:val="0047043E"/>
    <w:rsid w:val="00470787"/>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306"/>
    <w:rsid w:val="00497648"/>
    <w:rsid w:val="004A41DF"/>
    <w:rsid w:val="004A53DE"/>
    <w:rsid w:val="004B3D59"/>
    <w:rsid w:val="004B46F6"/>
    <w:rsid w:val="004B5D4F"/>
    <w:rsid w:val="004B6303"/>
    <w:rsid w:val="004B7995"/>
    <w:rsid w:val="004C47BA"/>
    <w:rsid w:val="004C4CE7"/>
    <w:rsid w:val="004C50F8"/>
    <w:rsid w:val="004C56D7"/>
    <w:rsid w:val="004C5D62"/>
    <w:rsid w:val="004C607C"/>
    <w:rsid w:val="004D08D0"/>
    <w:rsid w:val="004D12B0"/>
    <w:rsid w:val="004D3EEA"/>
    <w:rsid w:val="004D41CC"/>
    <w:rsid w:val="004D6EEE"/>
    <w:rsid w:val="004E1F2B"/>
    <w:rsid w:val="004E340B"/>
    <w:rsid w:val="004E7054"/>
    <w:rsid w:val="004E7973"/>
    <w:rsid w:val="004F2091"/>
    <w:rsid w:val="004F298E"/>
    <w:rsid w:val="004F2B43"/>
    <w:rsid w:val="004F6EDF"/>
    <w:rsid w:val="00502217"/>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477CF"/>
    <w:rsid w:val="005529A3"/>
    <w:rsid w:val="00552A76"/>
    <w:rsid w:val="00553984"/>
    <w:rsid w:val="0055469E"/>
    <w:rsid w:val="00556580"/>
    <w:rsid w:val="005567B6"/>
    <w:rsid w:val="005570C5"/>
    <w:rsid w:val="00560988"/>
    <w:rsid w:val="00560DCE"/>
    <w:rsid w:val="00560E5E"/>
    <w:rsid w:val="00561EF9"/>
    <w:rsid w:val="00563B47"/>
    <w:rsid w:val="0056490A"/>
    <w:rsid w:val="00564D21"/>
    <w:rsid w:val="005713D1"/>
    <w:rsid w:val="0057276A"/>
    <w:rsid w:val="005743C8"/>
    <w:rsid w:val="0057509F"/>
    <w:rsid w:val="00575248"/>
    <w:rsid w:val="0057713D"/>
    <w:rsid w:val="00580898"/>
    <w:rsid w:val="00580CF7"/>
    <w:rsid w:val="00581493"/>
    <w:rsid w:val="00583943"/>
    <w:rsid w:val="0058437F"/>
    <w:rsid w:val="00584B57"/>
    <w:rsid w:val="00587140"/>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124C"/>
    <w:rsid w:val="005C286A"/>
    <w:rsid w:val="005C2D3E"/>
    <w:rsid w:val="005C3214"/>
    <w:rsid w:val="005C3E10"/>
    <w:rsid w:val="005C3EAC"/>
    <w:rsid w:val="005C6D1B"/>
    <w:rsid w:val="005C6FD6"/>
    <w:rsid w:val="005C7384"/>
    <w:rsid w:val="005C7EB9"/>
    <w:rsid w:val="005D0444"/>
    <w:rsid w:val="005D132A"/>
    <w:rsid w:val="005D1975"/>
    <w:rsid w:val="005D1CCD"/>
    <w:rsid w:val="005D24DE"/>
    <w:rsid w:val="005D4F8A"/>
    <w:rsid w:val="005D7055"/>
    <w:rsid w:val="005E2BCD"/>
    <w:rsid w:val="005E49B6"/>
    <w:rsid w:val="005E4FB2"/>
    <w:rsid w:val="005F1EC2"/>
    <w:rsid w:val="005F3EB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082"/>
    <w:rsid w:val="00625783"/>
    <w:rsid w:val="006265A6"/>
    <w:rsid w:val="00627724"/>
    <w:rsid w:val="0063080E"/>
    <w:rsid w:val="006316F8"/>
    <w:rsid w:val="00632019"/>
    <w:rsid w:val="00633E09"/>
    <w:rsid w:val="00634C1C"/>
    <w:rsid w:val="00635EFF"/>
    <w:rsid w:val="0063794B"/>
    <w:rsid w:val="00643049"/>
    <w:rsid w:val="006433A3"/>
    <w:rsid w:val="00643BD1"/>
    <w:rsid w:val="00645086"/>
    <w:rsid w:val="00645AC4"/>
    <w:rsid w:val="00646196"/>
    <w:rsid w:val="00646EBF"/>
    <w:rsid w:val="00647FE7"/>
    <w:rsid w:val="006509A4"/>
    <w:rsid w:val="00651E85"/>
    <w:rsid w:val="00652FB5"/>
    <w:rsid w:val="00655D3C"/>
    <w:rsid w:val="00660A2F"/>
    <w:rsid w:val="00660A87"/>
    <w:rsid w:val="00663EFC"/>
    <w:rsid w:val="00665E25"/>
    <w:rsid w:val="00667CB0"/>
    <w:rsid w:val="00672C94"/>
    <w:rsid w:val="00672D71"/>
    <w:rsid w:val="00675673"/>
    <w:rsid w:val="006807F5"/>
    <w:rsid w:val="00680FFF"/>
    <w:rsid w:val="00682F0C"/>
    <w:rsid w:val="0068490C"/>
    <w:rsid w:val="006849CC"/>
    <w:rsid w:val="00685C57"/>
    <w:rsid w:val="006867B1"/>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64E9"/>
    <w:rsid w:val="006B7DEB"/>
    <w:rsid w:val="006C0B86"/>
    <w:rsid w:val="006C102C"/>
    <w:rsid w:val="006C1E34"/>
    <w:rsid w:val="006C251C"/>
    <w:rsid w:val="006C49B5"/>
    <w:rsid w:val="006C54EA"/>
    <w:rsid w:val="006C5508"/>
    <w:rsid w:val="006C57C0"/>
    <w:rsid w:val="006C586E"/>
    <w:rsid w:val="006C60C7"/>
    <w:rsid w:val="006C7D7D"/>
    <w:rsid w:val="006D0A90"/>
    <w:rsid w:val="006D2329"/>
    <w:rsid w:val="006D317F"/>
    <w:rsid w:val="006D3FD9"/>
    <w:rsid w:val="006D4954"/>
    <w:rsid w:val="006D4DA9"/>
    <w:rsid w:val="006D5D71"/>
    <w:rsid w:val="006D60F6"/>
    <w:rsid w:val="006D6F77"/>
    <w:rsid w:val="006E1114"/>
    <w:rsid w:val="006E16BF"/>
    <w:rsid w:val="006E263D"/>
    <w:rsid w:val="006E5E70"/>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2A9F"/>
    <w:rsid w:val="007155DE"/>
    <w:rsid w:val="007156E5"/>
    <w:rsid w:val="00716F3C"/>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45BF"/>
    <w:rsid w:val="00766225"/>
    <w:rsid w:val="007666BC"/>
    <w:rsid w:val="007701AD"/>
    <w:rsid w:val="00770592"/>
    <w:rsid w:val="00772748"/>
    <w:rsid w:val="00773934"/>
    <w:rsid w:val="007757B1"/>
    <w:rsid w:val="00776AF8"/>
    <w:rsid w:val="00784178"/>
    <w:rsid w:val="00786EE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3F8"/>
    <w:rsid w:val="007E6C3F"/>
    <w:rsid w:val="007E6E1E"/>
    <w:rsid w:val="007E6F06"/>
    <w:rsid w:val="007E7134"/>
    <w:rsid w:val="007E7307"/>
    <w:rsid w:val="007E78D0"/>
    <w:rsid w:val="007F0D73"/>
    <w:rsid w:val="007F162A"/>
    <w:rsid w:val="007F1714"/>
    <w:rsid w:val="007F1C43"/>
    <w:rsid w:val="007F1CA3"/>
    <w:rsid w:val="007F1DF1"/>
    <w:rsid w:val="007F2BB5"/>
    <w:rsid w:val="007F56A0"/>
    <w:rsid w:val="007F727D"/>
    <w:rsid w:val="00800F8B"/>
    <w:rsid w:val="00801238"/>
    <w:rsid w:val="0080131C"/>
    <w:rsid w:val="008030B3"/>
    <w:rsid w:val="00803FC6"/>
    <w:rsid w:val="00803FD8"/>
    <w:rsid w:val="008046DE"/>
    <w:rsid w:val="00807D8A"/>
    <w:rsid w:val="00810F46"/>
    <w:rsid w:val="008123FF"/>
    <w:rsid w:val="008133A0"/>
    <w:rsid w:val="00813CCB"/>
    <w:rsid w:val="00814D27"/>
    <w:rsid w:val="008150B4"/>
    <w:rsid w:val="0081521A"/>
    <w:rsid w:val="00816020"/>
    <w:rsid w:val="00816AA9"/>
    <w:rsid w:val="0082026E"/>
    <w:rsid w:val="008213DA"/>
    <w:rsid w:val="0082301B"/>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7BF"/>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96E4E"/>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FDC"/>
    <w:rsid w:val="008C514D"/>
    <w:rsid w:val="008C5A96"/>
    <w:rsid w:val="008C7492"/>
    <w:rsid w:val="008C75CE"/>
    <w:rsid w:val="008D0416"/>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6DE"/>
    <w:rsid w:val="00912820"/>
    <w:rsid w:val="0091327A"/>
    <w:rsid w:val="0091440D"/>
    <w:rsid w:val="00914D04"/>
    <w:rsid w:val="00914DB9"/>
    <w:rsid w:val="00916FCB"/>
    <w:rsid w:val="009173C6"/>
    <w:rsid w:val="009200C5"/>
    <w:rsid w:val="0092027C"/>
    <w:rsid w:val="00920882"/>
    <w:rsid w:val="00920C7F"/>
    <w:rsid w:val="00921786"/>
    <w:rsid w:val="00922020"/>
    <w:rsid w:val="0092421F"/>
    <w:rsid w:val="00924508"/>
    <w:rsid w:val="009250EB"/>
    <w:rsid w:val="00925D88"/>
    <w:rsid w:val="00927AF7"/>
    <w:rsid w:val="00931243"/>
    <w:rsid w:val="009316C4"/>
    <w:rsid w:val="009322F2"/>
    <w:rsid w:val="00932417"/>
    <w:rsid w:val="009329DC"/>
    <w:rsid w:val="00932AB7"/>
    <w:rsid w:val="0093469D"/>
    <w:rsid w:val="00936481"/>
    <w:rsid w:val="00937551"/>
    <w:rsid w:val="00940CC4"/>
    <w:rsid w:val="0094358C"/>
    <w:rsid w:val="0094384F"/>
    <w:rsid w:val="00946517"/>
    <w:rsid w:val="00950DC3"/>
    <w:rsid w:val="00951DE3"/>
    <w:rsid w:val="00954D3C"/>
    <w:rsid w:val="00955F3B"/>
    <w:rsid w:val="009607E8"/>
    <w:rsid w:val="00960D8C"/>
    <w:rsid w:val="0096235E"/>
    <w:rsid w:val="00964069"/>
    <w:rsid w:val="009650B4"/>
    <w:rsid w:val="009701B2"/>
    <w:rsid w:val="00970A4D"/>
    <w:rsid w:val="00971B66"/>
    <w:rsid w:val="00973565"/>
    <w:rsid w:val="00974885"/>
    <w:rsid w:val="00974A7D"/>
    <w:rsid w:val="00976433"/>
    <w:rsid w:val="0097683D"/>
    <w:rsid w:val="00977C0A"/>
    <w:rsid w:val="00980962"/>
    <w:rsid w:val="00981A67"/>
    <w:rsid w:val="00983A9E"/>
    <w:rsid w:val="009844DF"/>
    <w:rsid w:val="00985533"/>
    <w:rsid w:val="00985631"/>
    <w:rsid w:val="009879ED"/>
    <w:rsid w:val="00992174"/>
    <w:rsid w:val="009927A5"/>
    <w:rsid w:val="00992B52"/>
    <w:rsid w:val="00993C5A"/>
    <w:rsid w:val="00994776"/>
    <w:rsid w:val="00996015"/>
    <w:rsid w:val="00996470"/>
    <w:rsid w:val="009A0272"/>
    <w:rsid w:val="009A0624"/>
    <w:rsid w:val="009A450D"/>
    <w:rsid w:val="009A6562"/>
    <w:rsid w:val="009A67B8"/>
    <w:rsid w:val="009B11FF"/>
    <w:rsid w:val="009B170E"/>
    <w:rsid w:val="009B2AE8"/>
    <w:rsid w:val="009B2D72"/>
    <w:rsid w:val="009B4010"/>
    <w:rsid w:val="009B4A2F"/>
    <w:rsid w:val="009B4A41"/>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F2156"/>
    <w:rsid w:val="009F3AD6"/>
    <w:rsid w:val="009F45CF"/>
    <w:rsid w:val="009F47A8"/>
    <w:rsid w:val="009F7E6B"/>
    <w:rsid w:val="00A01C27"/>
    <w:rsid w:val="00A0281A"/>
    <w:rsid w:val="00A03939"/>
    <w:rsid w:val="00A048B8"/>
    <w:rsid w:val="00A0500D"/>
    <w:rsid w:val="00A05B44"/>
    <w:rsid w:val="00A06440"/>
    <w:rsid w:val="00A065B7"/>
    <w:rsid w:val="00A107BD"/>
    <w:rsid w:val="00A132CD"/>
    <w:rsid w:val="00A13CF4"/>
    <w:rsid w:val="00A1413B"/>
    <w:rsid w:val="00A146EF"/>
    <w:rsid w:val="00A14C68"/>
    <w:rsid w:val="00A20214"/>
    <w:rsid w:val="00A21AB5"/>
    <w:rsid w:val="00A23072"/>
    <w:rsid w:val="00A2323F"/>
    <w:rsid w:val="00A24049"/>
    <w:rsid w:val="00A245A6"/>
    <w:rsid w:val="00A24A84"/>
    <w:rsid w:val="00A255EF"/>
    <w:rsid w:val="00A26F66"/>
    <w:rsid w:val="00A272D2"/>
    <w:rsid w:val="00A31378"/>
    <w:rsid w:val="00A333DE"/>
    <w:rsid w:val="00A34D6A"/>
    <w:rsid w:val="00A34F04"/>
    <w:rsid w:val="00A36099"/>
    <w:rsid w:val="00A3668F"/>
    <w:rsid w:val="00A41424"/>
    <w:rsid w:val="00A432C6"/>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470B"/>
    <w:rsid w:val="00A652D8"/>
    <w:rsid w:val="00A666F0"/>
    <w:rsid w:val="00A67A5D"/>
    <w:rsid w:val="00A700F2"/>
    <w:rsid w:val="00A71D43"/>
    <w:rsid w:val="00A7228A"/>
    <w:rsid w:val="00A742D0"/>
    <w:rsid w:val="00A748FF"/>
    <w:rsid w:val="00A752C3"/>
    <w:rsid w:val="00A76FE7"/>
    <w:rsid w:val="00A81527"/>
    <w:rsid w:val="00A8297E"/>
    <w:rsid w:val="00A82B27"/>
    <w:rsid w:val="00A82F4F"/>
    <w:rsid w:val="00A84645"/>
    <w:rsid w:val="00A8667A"/>
    <w:rsid w:val="00A92FB9"/>
    <w:rsid w:val="00A93004"/>
    <w:rsid w:val="00A93FF6"/>
    <w:rsid w:val="00A94275"/>
    <w:rsid w:val="00A95DC8"/>
    <w:rsid w:val="00A9625B"/>
    <w:rsid w:val="00AA21DC"/>
    <w:rsid w:val="00AA2538"/>
    <w:rsid w:val="00AA2E5C"/>
    <w:rsid w:val="00AA3341"/>
    <w:rsid w:val="00AA3F78"/>
    <w:rsid w:val="00AA7584"/>
    <w:rsid w:val="00AB2274"/>
    <w:rsid w:val="00AB27D6"/>
    <w:rsid w:val="00AB401C"/>
    <w:rsid w:val="00AC05A8"/>
    <w:rsid w:val="00AC0F81"/>
    <w:rsid w:val="00AC1233"/>
    <w:rsid w:val="00AC20A6"/>
    <w:rsid w:val="00AC2E08"/>
    <w:rsid w:val="00AC2E9B"/>
    <w:rsid w:val="00AC39A6"/>
    <w:rsid w:val="00AC3EDB"/>
    <w:rsid w:val="00AC4C08"/>
    <w:rsid w:val="00AC610A"/>
    <w:rsid w:val="00AC7C92"/>
    <w:rsid w:val="00AD2F20"/>
    <w:rsid w:val="00AD33F0"/>
    <w:rsid w:val="00AD3F5F"/>
    <w:rsid w:val="00AD4BC3"/>
    <w:rsid w:val="00AD6512"/>
    <w:rsid w:val="00AD79E0"/>
    <w:rsid w:val="00AE1C21"/>
    <w:rsid w:val="00AE1D3B"/>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0CAF"/>
    <w:rsid w:val="00B11A0A"/>
    <w:rsid w:val="00B12AB5"/>
    <w:rsid w:val="00B130F2"/>
    <w:rsid w:val="00B13384"/>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35415"/>
    <w:rsid w:val="00B3551F"/>
    <w:rsid w:val="00B40226"/>
    <w:rsid w:val="00B43299"/>
    <w:rsid w:val="00B45137"/>
    <w:rsid w:val="00B4543A"/>
    <w:rsid w:val="00B4544F"/>
    <w:rsid w:val="00B46CCE"/>
    <w:rsid w:val="00B5409A"/>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2C1F"/>
    <w:rsid w:val="00BB3E75"/>
    <w:rsid w:val="00BB762F"/>
    <w:rsid w:val="00BC1369"/>
    <w:rsid w:val="00BC29E5"/>
    <w:rsid w:val="00BC2BD1"/>
    <w:rsid w:val="00BC414F"/>
    <w:rsid w:val="00BC42AF"/>
    <w:rsid w:val="00BC5FA2"/>
    <w:rsid w:val="00BC613B"/>
    <w:rsid w:val="00BD06A0"/>
    <w:rsid w:val="00BD08A9"/>
    <w:rsid w:val="00BD09D9"/>
    <w:rsid w:val="00BD1673"/>
    <w:rsid w:val="00BD1D62"/>
    <w:rsid w:val="00BD2A30"/>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831"/>
    <w:rsid w:val="00BF08AA"/>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29DD"/>
    <w:rsid w:val="00C240B5"/>
    <w:rsid w:val="00C25461"/>
    <w:rsid w:val="00C25869"/>
    <w:rsid w:val="00C2630C"/>
    <w:rsid w:val="00C31000"/>
    <w:rsid w:val="00C325F8"/>
    <w:rsid w:val="00C32943"/>
    <w:rsid w:val="00C342B5"/>
    <w:rsid w:val="00C35449"/>
    <w:rsid w:val="00C35D3E"/>
    <w:rsid w:val="00C3648D"/>
    <w:rsid w:val="00C370BF"/>
    <w:rsid w:val="00C37E72"/>
    <w:rsid w:val="00C4073F"/>
    <w:rsid w:val="00C40D04"/>
    <w:rsid w:val="00C40EE2"/>
    <w:rsid w:val="00C44509"/>
    <w:rsid w:val="00C44C18"/>
    <w:rsid w:val="00C45F87"/>
    <w:rsid w:val="00C47FE3"/>
    <w:rsid w:val="00C501F8"/>
    <w:rsid w:val="00C51535"/>
    <w:rsid w:val="00C56795"/>
    <w:rsid w:val="00C5737E"/>
    <w:rsid w:val="00C6262E"/>
    <w:rsid w:val="00C62899"/>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C6F47"/>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47D9D"/>
    <w:rsid w:val="00D50E3B"/>
    <w:rsid w:val="00D54A6A"/>
    <w:rsid w:val="00D57343"/>
    <w:rsid w:val="00D5737B"/>
    <w:rsid w:val="00D5797A"/>
    <w:rsid w:val="00D57A55"/>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934"/>
    <w:rsid w:val="00DB0F87"/>
    <w:rsid w:val="00DB13B6"/>
    <w:rsid w:val="00DB1E2A"/>
    <w:rsid w:val="00DB229C"/>
    <w:rsid w:val="00DB25B4"/>
    <w:rsid w:val="00DB3081"/>
    <w:rsid w:val="00DB3EB4"/>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5D6B"/>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65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8C"/>
    <w:rsid w:val="00E329B9"/>
    <w:rsid w:val="00E33FD3"/>
    <w:rsid w:val="00E4061D"/>
    <w:rsid w:val="00E41A0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67AB4"/>
    <w:rsid w:val="00E710A9"/>
    <w:rsid w:val="00E71E27"/>
    <w:rsid w:val="00E75B85"/>
    <w:rsid w:val="00E75B8A"/>
    <w:rsid w:val="00E81BC0"/>
    <w:rsid w:val="00E81C85"/>
    <w:rsid w:val="00E82054"/>
    <w:rsid w:val="00E82E82"/>
    <w:rsid w:val="00E84276"/>
    <w:rsid w:val="00E866E7"/>
    <w:rsid w:val="00E86C97"/>
    <w:rsid w:val="00E87CC2"/>
    <w:rsid w:val="00E91BF2"/>
    <w:rsid w:val="00E923BF"/>
    <w:rsid w:val="00E92541"/>
    <w:rsid w:val="00E92A1A"/>
    <w:rsid w:val="00E9429F"/>
    <w:rsid w:val="00E94BFD"/>
    <w:rsid w:val="00E95F9F"/>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2FD1"/>
    <w:rsid w:val="00EC498E"/>
    <w:rsid w:val="00EC50CF"/>
    <w:rsid w:val="00EC5820"/>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2B98"/>
    <w:rsid w:val="00F542DD"/>
    <w:rsid w:val="00F5582D"/>
    <w:rsid w:val="00F569E9"/>
    <w:rsid w:val="00F614AE"/>
    <w:rsid w:val="00F61981"/>
    <w:rsid w:val="00F6279B"/>
    <w:rsid w:val="00F62B43"/>
    <w:rsid w:val="00F62C12"/>
    <w:rsid w:val="00F62EF0"/>
    <w:rsid w:val="00F70FD0"/>
    <w:rsid w:val="00F71132"/>
    <w:rsid w:val="00F71D6B"/>
    <w:rsid w:val="00F734EB"/>
    <w:rsid w:val="00F736AE"/>
    <w:rsid w:val="00F73B3A"/>
    <w:rsid w:val="00F73F38"/>
    <w:rsid w:val="00F755E3"/>
    <w:rsid w:val="00F75CD9"/>
    <w:rsid w:val="00F8029D"/>
    <w:rsid w:val="00F823AB"/>
    <w:rsid w:val="00F827FF"/>
    <w:rsid w:val="00F833A4"/>
    <w:rsid w:val="00F837E2"/>
    <w:rsid w:val="00F84D72"/>
    <w:rsid w:val="00F85CC7"/>
    <w:rsid w:val="00F878EE"/>
    <w:rsid w:val="00F91471"/>
    <w:rsid w:val="00F91505"/>
    <w:rsid w:val="00F92800"/>
    <w:rsid w:val="00FA3542"/>
    <w:rsid w:val="00FA360B"/>
    <w:rsid w:val="00FA3798"/>
    <w:rsid w:val="00FA414C"/>
    <w:rsid w:val="00FA4A5F"/>
    <w:rsid w:val="00FA64B4"/>
    <w:rsid w:val="00FA6AC4"/>
    <w:rsid w:val="00FA72E4"/>
    <w:rsid w:val="00FB014D"/>
    <w:rsid w:val="00FB0194"/>
    <w:rsid w:val="00FB0D13"/>
    <w:rsid w:val="00FB15AB"/>
    <w:rsid w:val="00FB2263"/>
    <w:rsid w:val="00FB37FD"/>
    <w:rsid w:val="00FB3CDB"/>
    <w:rsid w:val="00FB54B1"/>
    <w:rsid w:val="00FB6856"/>
    <w:rsid w:val="00FB696C"/>
    <w:rsid w:val="00FB7418"/>
    <w:rsid w:val="00FB7EA4"/>
    <w:rsid w:val="00FC1C10"/>
    <w:rsid w:val="00FC2D00"/>
    <w:rsid w:val="00FC32FC"/>
    <w:rsid w:val="00FC735A"/>
    <w:rsid w:val="00FD2134"/>
    <w:rsid w:val="00FD51C5"/>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6</TotalTime>
  <Pages>2</Pages>
  <Words>807</Words>
  <Characters>4443</Characters>
  <Application>Microsoft Office Word</Application>
  <DocSecurity>0</DocSecurity>
  <Lines>37</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7</cp:revision>
  <cp:lastPrinted>2023-12-04T17:03:00Z</cp:lastPrinted>
  <dcterms:created xsi:type="dcterms:W3CDTF">2025-12-02T16:38:00Z</dcterms:created>
  <dcterms:modified xsi:type="dcterms:W3CDTF">2025-12-03T13:26:00Z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